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67927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Hugh MARTYLL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fl.1421? – 1426)</w:t>
      </w:r>
    </w:p>
    <w:p w14:paraId="75C28CB4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Incumbent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Nottingham.</w:t>
      </w:r>
    </w:p>
    <w:p w14:paraId="439CD6CB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8F7E5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AF756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1421?-</w:t>
      </w:r>
      <w:proofErr w:type="gramEnd"/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ab/>
        <w:t>He was the incumbent.</w:t>
      </w:r>
    </w:p>
    <w:p w14:paraId="7E6F94DA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650AB">
          <w:rPr>
            <w:rStyle w:val="Hyperlink"/>
            <w:rFonts w:ascii="Times New Roman" w:hAnsi="Times New Roman" w:cs="Times New Roman"/>
            <w:sz w:val="24"/>
            <w:szCs w:val="24"/>
          </w:rPr>
          <w:t>https://southwellchurches.nottingham.ac.uk/nottingham-st-peter/hincumb.php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9AE5DB8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E0C52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3B93A2" w14:textId="77777777" w:rsidR="005C3CC8" w:rsidRDefault="005C3CC8" w:rsidP="005C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2021</w:t>
      </w:r>
    </w:p>
    <w:p w14:paraId="560E2E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75AAF" w14:textId="77777777" w:rsidR="005C3CC8" w:rsidRDefault="005C3CC8" w:rsidP="009139A6">
      <w:r>
        <w:separator/>
      </w:r>
    </w:p>
  </w:endnote>
  <w:endnote w:type="continuationSeparator" w:id="0">
    <w:p w14:paraId="3C26F127" w14:textId="77777777" w:rsidR="005C3CC8" w:rsidRDefault="005C3C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6D5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BC2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51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B138F" w14:textId="77777777" w:rsidR="005C3CC8" w:rsidRDefault="005C3CC8" w:rsidP="009139A6">
      <w:r>
        <w:separator/>
      </w:r>
    </w:p>
  </w:footnote>
  <w:footnote w:type="continuationSeparator" w:id="0">
    <w:p w14:paraId="2F0F52EF" w14:textId="77777777" w:rsidR="005C3CC8" w:rsidRDefault="005C3C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561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B4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308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C8"/>
    <w:rsid w:val="000666E0"/>
    <w:rsid w:val="002510B7"/>
    <w:rsid w:val="005C130B"/>
    <w:rsid w:val="005C3CC8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95CAE"/>
  <w15:chartTrackingRefBased/>
  <w15:docId w15:val="{F4AB2ED0-4D73-43CA-80DB-DB2CD28CB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3C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nottingham-st-peter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2021-03-12T21:10:00Z</dcterms:created>
  <dcterms:modified xsi:type="dcterms:W3CDTF">2021-03-12T21:11:00Z</dcterms:modified>
</cp:coreProperties>
</file>